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15102" w14:textId="77777777" w:rsidR="00B220C9" w:rsidRDefault="00B220C9" w:rsidP="00B220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Lawrence MARTON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35D8F72" w14:textId="77777777" w:rsidR="00B220C9" w:rsidRDefault="00B220C9" w:rsidP="00B220C9">
      <w:pPr>
        <w:rPr>
          <w:rFonts w:ascii="Times New Roman" w:hAnsi="Times New Roman" w:cs="Times New Roman"/>
        </w:rPr>
      </w:pPr>
    </w:p>
    <w:p w14:paraId="5754DA76" w14:textId="77777777" w:rsidR="00B220C9" w:rsidRDefault="00B220C9" w:rsidP="00B220C9">
      <w:pPr>
        <w:rPr>
          <w:rFonts w:ascii="Times New Roman" w:hAnsi="Times New Roman" w:cs="Times New Roman"/>
        </w:rPr>
      </w:pPr>
    </w:p>
    <w:p w14:paraId="6D4DB6BC" w14:textId="77777777" w:rsidR="00B220C9" w:rsidRDefault="00B220C9" w:rsidP="00B220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Gamelyn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Fenstanton</w:t>
      </w:r>
      <w:proofErr w:type="spellEnd"/>
      <w:r>
        <w:rPr>
          <w:rFonts w:ascii="Times New Roman" w:hAnsi="Times New Roman" w:cs="Times New Roman"/>
        </w:rPr>
        <w:t>,</w:t>
      </w:r>
    </w:p>
    <w:p w14:paraId="59682A47" w14:textId="77777777" w:rsidR="00B220C9" w:rsidRDefault="00B220C9" w:rsidP="00B220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Huntingdonshire(q.v.), Thomas </w:t>
      </w:r>
      <w:proofErr w:type="spellStart"/>
      <w:r>
        <w:rPr>
          <w:rFonts w:ascii="Times New Roman" w:hAnsi="Times New Roman" w:cs="Times New Roman"/>
        </w:rPr>
        <w:t>Birche</w:t>
      </w:r>
      <w:proofErr w:type="spellEnd"/>
      <w:r>
        <w:rPr>
          <w:rFonts w:ascii="Times New Roman" w:hAnsi="Times New Roman" w:cs="Times New Roman"/>
        </w:rPr>
        <w:t>, senior, of Ware, Hertfordshire(q.v.),</w:t>
      </w:r>
    </w:p>
    <w:p w14:paraId="0C2AD9DC" w14:textId="77777777" w:rsidR="00B220C9" w:rsidRDefault="00B220C9" w:rsidP="00B220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Thomas </w:t>
      </w:r>
      <w:proofErr w:type="spellStart"/>
      <w:r>
        <w:rPr>
          <w:rFonts w:ascii="Times New Roman" w:hAnsi="Times New Roman" w:cs="Times New Roman"/>
        </w:rPr>
        <w:t>Wanewyk</w:t>
      </w:r>
      <w:proofErr w:type="spellEnd"/>
      <w:r>
        <w:rPr>
          <w:rFonts w:ascii="Times New Roman" w:hAnsi="Times New Roman" w:cs="Times New Roman"/>
        </w:rPr>
        <w:t xml:space="preserve"> of Abbots </w:t>
      </w:r>
      <w:proofErr w:type="spellStart"/>
      <w:r>
        <w:rPr>
          <w:rFonts w:ascii="Times New Roman" w:hAnsi="Times New Roman" w:cs="Times New Roman"/>
        </w:rPr>
        <w:t>Ripton</w:t>
      </w:r>
      <w:proofErr w:type="spellEnd"/>
      <w:r>
        <w:rPr>
          <w:rFonts w:ascii="Times New Roman" w:hAnsi="Times New Roman" w:cs="Times New Roman"/>
        </w:rPr>
        <w:t>, Cambridgeshire(q.v.).</w:t>
      </w:r>
    </w:p>
    <w:p w14:paraId="62F48E42" w14:textId="77777777" w:rsidR="00B220C9" w:rsidRDefault="00B220C9" w:rsidP="00B220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B0262CD" w14:textId="77777777" w:rsidR="00B220C9" w:rsidRDefault="00B220C9" w:rsidP="00B220C9">
      <w:pPr>
        <w:rPr>
          <w:rFonts w:ascii="Times New Roman" w:hAnsi="Times New Roman" w:cs="Times New Roman"/>
        </w:rPr>
      </w:pPr>
    </w:p>
    <w:p w14:paraId="059530BD" w14:textId="77777777" w:rsidR="00B220C9" w:rsidRDefault="00B220C9" w:rsidP="00B220C9">
      <w:pPr>
        <w:rPr>
          <w:rFonts w:ascii="Times New Roman" w:hAnsi="Times New Roman" w:cs="Times New Roman"/>
        </w:rPr>
      </w:pPr>
    </w:p>
    <w:p w14:paraId="477B631B" w14:textId="77777777" w:rsidR="00B220C9" w:rsidRDefault="00B220C9" w:rsidP="00B220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April 2018</w:t>
      </w:r>
    </w:p>
    <w:p w14:paraId="738D8BC9" w14:textId="77777777" w:rsidR="006B2F86" w:rsidRPr="00E71FC3" w:rsidRDefault="00B220C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F550E" w14:textId="77777777" w:rsidR="00B220C9" w:rsidRDefault="00B220C9" w:rsidP="00E71FC3">
      <w:r>
        <w:separator/>
      </w:r>
    </w:p>
  </w:endnote>
  <w:endnote w:type="continuationSeparator" w:id="0">
    <w:p w14:paraId="38F6DDBB" w14:textId="77777777" w:rsidR="00B220C9" w:rsidRDefault="00B220C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AB7E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8A0C6" w14:textId="77777777" w:rsidR="00B220C9" w:rsidRDefault="00B220C9" w:rsidP="00E71FC3">
      <w:r>
        <w:separator/>
      </w:r>
    </w:p>
  </w:footnote>
  <w:footnote w:type="continuationSeparator" w:id="0">
    <w:p w14:paraId="75FCCCC7" w14:textId="77777777" w:rsidR="00B220C9" w:rsidRDefault="00B220C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0C9"/>
    <w:rsid w:val="001A7C09"/>
    <w:rsid w:val="00577BD5"/>
    <w:rsid w:val="00656CBA"/>
    <w:rsid w:val="006A1F77"/>
    <w:rsid w:val="00733BE7"/>
    <w:rsid w:val="00AB52E8"/>
    <w:rsid w:val="00B16D3F"/>
    <w:rsid w:val="00B220C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59022"/>
  <w15:chartTrackingRefBased/>
  <w15:docId w15:val="{1DC980A9-546C-428F-AD74-173BFDBE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20C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2018-04-16T21:05:00Z</dcterms:created>
  <dcterms:modified xsi:type="dcterms:W3CDTF">2018-04-16T21:05:00Z</dcterms:modified>
</cp:coreProperties>
</file>